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B1" w:rsidRDefault="001643B1" w:rsidP="00AA2A70">
      <w:pPr>
        <w:jc w:val="center"/>
      </w:pPr>
      <w:r>
        <w:t xml:space="preserve">АДМИНИСТРАЦИЯ  </w:t>
      </w:r>
    </w:p>
    <w:p w:rsidR="001643B1" w:rsidRDefault="001643B1" w:rsidP="00910112">
      <w:pPr>
        <w:jc w:val="center"/>
      </w:pPr>
      <w:r>
        <w:t xml:space="preserve">ЛОТОШАНСКОГО   СЕЛЬСОВЕТА КРАСНОЗЕРСКОГО РАЙОНА НОВОСИБИРСКОЙ ОБЛАСТИ </w:t>
      </w:r>
    </w:p>
    <w:p w:rsidR="001643B1" w:rsidRDefault="001643B1" w:rsidP="00AA2A70">
      <w:pPr>
        <w:jc w:val="center"/>
      </w:pPr>
    </w:p>
    <w:p w:rsidR="001643B1" w:rsidRDefault="001643B1" w:rsidP="00AA2A70">
      <w:pPr>
        <w:jc w:val="center"/>
      </w:pPr>
      <w:r>
        <w:t xml:space="preserve">ПОСТАНОВЛЕНИЕ </w:t>
      </w:r>
    </w:p>
    <w:p w:rsidR="001643B1" w:rsidRPr="00096035" w:rsidRDefault="001643B1" w:rsidP="00AA2A70">
      <w:pPr>
        <w:jc w:val="center"/>
        <w:rPr>
          <w:i/>
        </w:rPr>
      </w:pPr>
      <w:r>
        <w:t xml:space="preserve">                                                                                                               </w:t>
      </w:r>
    </w:p>
    <w:p w:rsidR="001643B1" w:rsidRDefault="001643B1" w:rsidP="00AA2A70">
      <w:r>
        <w:t>от 01.02.2012г                                    с.Лотошное                                            № 11</w:t>
      </w:r>
    </w:p>
    <w:p w:rsidR="001643B1" w:rsidRDefault="001643B1" w:rsidP="00AA2A70"/>
    <w:p w:rsidR="001643B1" w:rsidRDefault="001643B1" w:rsidP="00AA2A70">
      <w:pPr>
        <w:rPr>
          <w:bCs/>
        </w:rPr>
      </w:pPr>
      <w:r>
        <w:t xml:space="preserve">Об утверждении Административного регламента </w:t>
      </w:r>
      <w:r w:rsidRPr="008D03B3">
        <w:rPr>
          <w:bCs/>
        </w:rPr>
        <w:t>предоставления муниципальной услуги</w:t>
      </w:r>
      <w:r>
        <w:rPr>
          <w:bCs/>
        </w:rPr>
        <w:t xml:space="preserve"> по  признанию помещения жилым помещением, жилого помещения пригодным(непригодным) для проживания.</w:t>
      </w:r>
    </w:p>
    <w:p w:rsidR="001643B1" w:rsidRDefault="001643B1" w:rsidP="00AA2A70">
      <w:pPr>
        <w:rPr>
          <w:bCs/>
        </w:rPr>
      </w:pPr>
    </w:p>
    <w:p w:rsidR="001643B1" w:rsidRDefault="001643B1" w:rsidP="00AA2A70">
      <w:r w:rsidRPr="008D03B3">
        <w:t xml:space="preserve">В соответствии </w:t>
      </w:r>
      <w:r>
        <w:t xml:space="preserve"> с Федеральным  законом от 06.10.2003 №131-ФЗ «Об общих  принципах  организации местного самоуправления  в Российской Федерации»,Федеральным законом от 02.05.2006 №59-ФЗ»О порядке рассмотрения  обращений граждан Российской Федерации»,Федеральным законом от 27.07.2010 №210-ФЗ «Об организации предоставления  государственных и муниципальных услуг», </w:t>
      </w:r>
      <w:r w:rsidRPr="00910112">
        <w:t xml:space="preserve"> </w:t>
      </w:r>
      <w:r>
        <w:t xml:space="preserve">Уставом Лотошанского сельсовета Краснозерского района Новосибирской области </w:t>
      </w:r>
    </w:p>
    <w:p w:rsidR="001643B1" w:rsidRDefault="001643B1" w:rsidP="00AA2A70">
      <w:r>
        <w:t>ПОСТАНОВЛЯЮ:</w:t>
      </w:r>
    </w:p>
    <w:p w:rsidR="001643B1" w:rsidRDefault="001643B1" w:rsidP="00AA2A70">
      <w:pPr>
        <w:rPr>
          <w:bCs/>
        </w:rPr>
      </w:pPr>
      <w:r>
        <w:t xml:space="preserve">1.Утвердить прилагаемый  Административный регламент </w:t>
      </w:r>
      <w:r w:rsidRPr="008D03B3">
        <w:rPr>
          <w:bCs/>
        </w:rPr>
        <w:t>предоставления муниципальной услуги по</w:t>
      </w:r>
      <w:r>
        <w:t xml:space="preserve">  </w:t>
      </w:r>
      <w:r>
        <w:rPr>
          <w:bCs/>
        </w:rPr>
        <w:t>признанию помещения жилым помещением, жилого помещения пригодным(непригодным) для проживания.</w:t>
      </w:r>
    </w:p>
    <w:p w:rsidR="001643B1" w:rsidRDefault="001643B1" w:rsidP="00910112">
      <w:r>
        <w:t>2. Опубликовать настоящее постановление в периодическом печатном издании «Бюллетень органов местного самоуправления  Лотошанского сельсовета».</w:t>
      </w:r>
    </w:p>
    <w:p w:rsidR="001643B1" w:rsidRDefault="001643B1" w:rsidP="00910112">
      <w:r>
        <w:t>3. Контроль за исполнением постановления возлагаю на себя.</w:t>
      </w:r>
    </w:p>
    <w:p w:rsidR="001643B1" w:rsidRDefault="001643B1" w:rsidP="00AA2A70"/>
    <w:p w:rsidR="001643B1" w:rsidRDefault="001643B1" w:rsidP="00AA2A70"/>
    <w:p w:rsidR="001643B1" w:rsidRDefault="001643B1" w:rsidP="00AA2A70"/>
    <w:p w:rsidR="001643B1" w:rsidRDefault="001643B1" w:rsidP="00AA2A70"/>
    <w:p w:rsidR="001643B1" w:rsidRDefault="001643B1" w:rsidP="00AA2A70">
      <w:r>
        <w:t xml:space="preserve">Глава  Лотошанского  сельсовета                                                     А.В.Кеслер     </w:t>
      </w:r>
    </w:p>
    <w:p w:rsidR="001643B1" w:rsidRDefault="001643B1" w:rsidP="00AA2A70"/>
    <w:p w:rsidR="001643B1" w:rsidRDefault="001643B1" w:rsidP="00AA2A70"/>
    <w:p w:rsidR="001643B1" w:rsidRDefault="001643B1" w:rsidP="00AA2A70"/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  <w:r>
        <w:t>УТВЕРЖДЕН</w:t>
      </w:r>
    </w:p>
    <w:p w:rsidR="001643B1" w:rsidRDefault="001643B1" w:rsidP="00A171F0">
      <w:pPr>
        <w:ind w:left="5940"/>
        <w:jc w:val="center"/>
      </w:pPr>
      <w:r>
        <w:t xml:space="preserve">Постановлением </w:t>
      </w:r>
    </w:p>
    <w:p w:rsidR="001643B1" w:rsidRDefault="001643B1" w:rsidP="00A171F0">
      <w:pPr>
        <w:ind w:left="5940"/>
        <w:jc w:val="center"/>
      </w:pPr>
      <w:r>
        <w:t>администрации</w:t>
      </w:r>
    </w:p>
    <w:p w:rsidR="001643B1" w:rsidRDefault="001643B1" w:rsidP="00A171F0">
      <w:pPr>
        <w:ind w:left="5940"/>
        <w:jc w:val="center"/>
      </w:pPr>
      <w:r>
        <w:t xml:space="preserve">Лотошанского сельсовета </w:t>
      </w:r>
    </w:p>
    <w:p w:rsidR="001643B1" w:rsidRDefault="001643B1" w:rsidP="00A171F0">
      <w:pPr>
        <w:ind w:left="5940"/>
        <w:jc w:val="center"/>
      </w:pPr>
      <w:r>
        <w:t>от 01.02.2012г.№  11</w:t>
      </w: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ind w:left="5940"/>
        <w:jc w:val="center"/>
      </w:pPr>
    </w:p>
    <w:p w:rsidR="001643B1" w:rsidRDefault="001643B1" w:rsidP="00A171F0">
      <w:pPr>
        <w:jc w:val="both"/>
      </w:pPr>
    </w:p>
    <w:p w:rsidR="001643B1" w:rsidRDefault="001643B1" w:rsidP="00A171F0">
      <w:pPr>
        <w:jc w:val="both"/>
      </w:pPr>
    </w:p>
    <w:p w:rsidR="001643B1" w:rsidRDefault="001643B1" w:rsidP="00A171F0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1643B1" w:rsidRPr="00FD5208" w:rsidRDefault="001643B1" w:rsidP="00A171F0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</w:t>
      </w:r>
      <w:r w:rsidRPr="005B61C7">
        <w:rPr>
          <w:b/>
          <w:bCs/>
        </w:rPr>
        <w:t xml:space="preserve"> </w:t>
      </w:r>
      <w:r w:rsidRPr="00583671">
        <w:rPr>
          <w:b/>
        </w:rPr>
        <w:t>признанию помещения жилым помещением, жилого помещения пригодным (непригодным) для проживания.</w:t>
      </w:r>
    </w:p>
    <w:p w:rsidR="001643B1" w:rsidRDefault="001643B1" w:rsidP="00A171F0">
      <w:pPr>
        <w:jc w:val="center"/>
        <w:rPr>
          <w:b/>
          <w:bCs/>
        </w:rPr>
      </w:pPr>
    </w:p>
    <w:p w:rsidR="001643B1" w:rsidRPr="008F1BFF" w:rsidRDefault="001643B1" w:rsidP="00A171F0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1643B1" w:rsidRDefault="001643B1" w:rsidP="00A171F0">
      <w:pPr>
        <w:jc w:val="center"/>
      </w:pP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</w:t>
      </w:r>
      <w:r w:rsidRPr="00583671">
        <w:t>признанию помещения жилым помещением, жилого помещения пригодным (непригодным) для проживания</w:t>
      </w:r>
      <w: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Лотошанского  сельсовета Краснозерского района Новосибирской области (далее – администрация), её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1643B1" w:rsidRPr="00283A3A" w:rsidRDefault="001643B1" w:rsidP="00A171F0">
      <w:pPr>
        <w:ind w:left="720"/>
        <w:jc w:val="both"/>
      </w:pPr>
      <w:r>
        <w:t>Предоставление муниципальной услуги осуществляет администрация.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 граждане – собственники помещений или наниматели.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1643B1" w:rsidRPr="005170EA" w:rsidRDefault="001643B1" w:rsidP="00910112">
      <w:pPr>
        <w:ind w:left="1758"/>
      </w:pPr>
      <w:r>
        <w:t>632935</w:t>
      </w:r>
      <w:r w:rsidRPr="005170EA">
        <w:t>,</w:t>
      </w:r>
      <w:r>
        <w:t xml:space="preserve"> Новосибирская область, Краснозе</w:t>
      </w:r>
      <w:r w:rsidRPr="005170EA">
        <w:t xml:space="preserve">рский </w:t>
      </w:r>
      <w:r>
        <w:t>район, с. Лотошное, ул. Лазорская, 12</w:t>
      </w:r>
    </w:p>
    <w:p w:rsidR="001643B1" w:rsidRDefault="001643B1" w:rsidP="00C864D2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1643B1" w:rsidRPr="00D06B5E" w:rsidRDefault="001643B1" w:rsidP="00A171F0">
      <w:pPr>
        <w:ind w:left="720" w:firstLine="720"/>
      </w:pPr>
      <w:r>
        <w:t>- понедельник –пятница: с 9-00 до 13-00  с 14-00 до 16-00;</w:t>
      </w:r>
    </w:p>
    <w:p w:rsidR="001643B1" w:rsidRPr="00D06B5E" w:rsidRDefault="001643B1" w:rsidP="00A171F0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1643B1" w:rsidRPr="00D06B5E" w:rsidRDefault="001643B1" w:rsidP="00C864D2">
      <w:pPr>
        <w:ind w:left="1440"/>
        <w:jc w:val="both"/>
      </w:pPr>
      <w:r w:rsidRPr="00763C06">
        <w:t>- выходные дни – суббота, воскресенье.</w:t>
      </w:r>
    </w:p>
    <w:p w:rsidR="001643B1" w:rsidRDefault="001643B1" w:rsidP="00C864D2">
      <w:pPr>
        <w:numPr>
          <w:ilvl w:val="2"/>
          <w:numId w:val="1"/>
        </w:numPr>
        <w:jc w:val="both"/>
      </w:pPr>
      <w:r>
        <w:t>Адрес официального интернет- сайта администрации Краснозерского района Новосибирской области : http://</w:t>
      </w:r>
      <w:r>
        <w:rPr>
          <w:lang w:val="en-US"/>
        </w:rPr>
        <w:t>krasnozerckoe</w:t>
      </w:r>
      <w:r w:rsidRPr="004D1707">
        <w:t>.</w:t>
      </w:r>
      <w:r>
        <w:rPr>
          <w:lang w:val="en-US"/>
        </w:rPr>
        <w:t>nso</w:t>
      </w:r>
      <w:r w:rsidRPr="004D1707">
        <w:t>.</w:t>
      </w:r>
      <w:r>
        <w:rPr>
          <w:lang w:val="en-US"/>
        </w:rPr>
        <w:t>ru</w:t>
      </w:r>
    </w:p>
    <w:p w:rsidR="001643B1" w:rsidRDefault="001643B1" w:rsidP="00C864D2">
      <w:pPr>
        <w:ind w:left="720"/>
        <w:jc w:val="both"/>
      </w:pPr>
    </w:p>
    <w:p w:rsidR="001643B1" w:rsidRPr="00FE791D" w:rsidRDefault="001643B1" w:rsidP="00C864D2">
      <w:pPr>
        <w:numPr>
          <w:ilvl w:val="2"/>
          <w:numId w:val="1"/>
        </w:numPr>
        <w:jc w:val="both"/>
      </w:pPr>
      <w:r>
        <w:t xml:space="preserve">Информация, размещаемая на официальном интернет-сайте и информационном стенде администрации Лотошанского   сельсовета, обновляется по мере ее изменения. </w:t>
      </w:r>
    </w:p>
    <w:p w:rsidR="001643B1" w:rsidRDefault="001643B1" w:rsidP="00C864D2">
      <w:pPr>
        <w:ind w:left="1758"/>
        <w:jc w:val="both"/>
      </w:pPr>
      <w:r>
        <w:t xml:space="preserve">Адрес электронной почты :  </w:t>
      </w:r>
      <w:r>
        <w:rPr>
          <w:lang w:val="en-US"/>
        </w:rPr>
        <w:t>lotoshnoe</w:t>
      </w:r>
      <w:r w:rsidRPr="00F61E93">
        <w:t>-</w:t>
      </w:r>
      <w:r>
        <w:rPr>
          <w:lang w:val="en-US"/>
        </w:rPr>
        <w:t>adm</w:t>
      </w:r>
      <w:r>
        <w:t>@</w:t>
      </w:r>
      <w:r>
        <w:rPr>
          <w:lang w:val="en-US"/>
        </w:rPr>
        <w:t>yandex</w:t>
      </w:r>
      <w:r>
        <w:t>.ru</w:t>
      </w:r>
    </w:p>
    <w:p w:rsidR="001643B1" w:rsidRDefault="001643B1" w:rsidP="00A171F0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643B1" w:rsidRDefault="001643B1" w:rsidP="00A171F0">
      <w:pPr>
        <w:ind w:left="1758"/>
        <w:jc w:val="both"/>
      </w:pPr>
      <w:r>
        <w:t xml:space="preserve">- администрация  Краснозерского </w:t>
      </w:r>
      <w:r w:rsidRPr="00763C06">
        <w:t xml:space="preserve"> района Новосибирской области</w:t>
      </w:r>
      <w:r>
        <w:t>:</w:t>
      </w:r>
    </w:p>
    <w:p w:rsidR="001643B1" w:rsidRDefault="001643B1" w:rsidP="00A171F0">
      <w:pPr>
        <w:ind w:left="1758"/>
        <w:jc w:val="both"/>
      </w:pPr>
      <w:r>
        <w:t>http://</w:t>
      </w:r>
      <w:r>
        <w:rPr>
          <w:lang w:val="en-US"/>
        </w:rPr>
        <w:t>krasnozerckoe</w:t>
      </w:r>
      <w:r w:rsidRPr="004D1707">
        <w:t>.</w:t>
      </w:r>
      <w:r>
        <w:rPr>
          <w:lang w:val="en-US"/>
        </w:rPr>
        <w:t>nso</w:t>
      </w:r>
      <w:r w:rsidRPr="004D1707">
        <w:t>.</w:t>
      </w:r>
      <w:r>
        <w:rPr>
          <w:lang w:val="en-US"/>
        </w:rPr>
        <w:t>ru</w:t>
      </w:r>
    </w:p>
    <w:p w:rsidR="001643B1" w:rsidRPr="0015795C" w:rsidRDefault="001643B1" w:rsidP="00C864D2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7" w:history="1">
        <w:r w:rsidRPr="00E8323F">
          <w:rPr>
            <w:rStyle w:val="Hyperlink"/>
          </w:rPr>
          <w:t>http://www.to54.rosreestr.ru</w:t>
        </w:r>
      </w:hyperlink>
      <w:r>
        <w:t>.</w:t>
      </w:r>
    </w:p>
    <w:p w:rsidR="001643B1" w:rsidRPr="001F1015" w:rsidRDefault="001643B1" w:rsidP="00C864D2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1643B1" w:rsidRDefault="001643B1" w:rsidP="00A171F0">
      <w:pPr>
        <w:ind w:left="1758"/>
        <w:jc w:val="both"/>
      </w:pPr>
      <w:r>
        <w:t>Адреса электронной почты</w:t>
      </w:r>
      <w:r w:rsidRPr="00E319B3">
        <w:t xml:space="preserve"> </w:t>
      </w:r>
      <w:r>
        <w:t>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643B1" w:rsidRDefault="001643B1" w:rsidP="00A171F0">
      <w:pPr>
        <w:ind w:left="1758"/>
        <w:jc w:val="both"/>
      </w:pPr>
      <w:r>
        <w:t xml:space="preserve">- администрация  Краснозерского </w:t>
      </w:r>
      <w:r w:rsidRPr="00763C06">
        <w:t xml:space="preserve"> района Новосибирской области</w:t>
      </w:r>
      <w:r>
        <w:t xml:space="preserve">: </w:t>
      </w:r>
      <w:r>
        <w:rPr>
          <w:lang w:val="en-US"/>
        </w:rPr>
        <w:t>adm</w:t>
      </w:r>
      <w:r w:rsidRPr="00C6219F">
        <w:t>_</w:t>
      </w:r>
      <w:r>
        <w:rPr>
          <w:lang w:val="en-US"/>
        </w:rPr>
        <w:t>krasn</w:t>
      </w:r>
      <w:r w:rsidRPr="00C6219F">
        <w:t>@</w:t>
      </w:r>
      <w:r>
        <w:rPr>
          <w:lang w:val="en-US"/>
        </w:rPr>
        <w:t>mail</w:t>
      </w:r>
      <w:r w:rsidRPr="00C6219F">
        <w:t>.</w:t>
      </w:r>
      <w:r>
        <w:rPr>
          <w:lang w:val="en-US"/>
        </w:rPr>
        <w:t>ru</w:t>
      </w:r>
      <w:r>
        <w:t>;</w:t>
      </w:r>
    </w:p>
    <w:p w:rsidR="001643B1" w:rsidRDefault="001643B1" w:rsidP="00C864D2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8" w:history="1">
        <w:r>
          <w:rPr>
            <w:rStyle w:val="Hyperlink"/>
          </w:rPr>
          <w:t>54_upr@rosreestr.ru</w:t>
        </w:r>
      </w:hyperlink>
      <w:r>
        <w:t>.</w:t>
      </w:r>
    </w:p>
    <w:p w:rsidR="001643B1" w:rsidRDefault="001643B1" w:rsidP="00A171F0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1643B1" w:rsidRDefault="001643B1" w:rsidP="00A171F0">
      <w:pPr>
        <w:ind w:left="1758"/>
        <w:jc w:val="both"/>
      </w:pPr>
      <w:r>
        <w:t xml:space="preserve">- администрация Лотошанского  сельсовета Краснозерского </w:t>
      </w:r>
      <w:r w:rsidRPr="00763C06">
        <w:t xml:space="preserve"> района Новосибирской области</w:t>
      </w:r>
      <w:r>
        <w:t xml:space="preserve">: </w:t>
      </w:r>
      <w:r w:rsidRPr="00763C06">
        <w:t>(383)</w:t>
      </w:r>
      <w:r>
        <w:t>57-60-332;</w:t>
      </w:r>
    </w:p>
    <w:p w:rsidR="001643B1" w:rsidRDefault="001643B1" w:rsidP="00A171F0">
      <w:pPr>
        <w:ind w:left="170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r w:rsidRPr="00763C06">
        <w:t>(383) 227-10-87; 325</w:t>
      </w:r>
      <w:r>
        <w:t>-05-24</w:t>
      </w:r>
    </w:p>
    <w:p w:rsidR="001643B1" w:rsidRDefault="001643B1" w:rsidP="00A171F0">
      <w:pPr>
        <w:ind w:left="1701"/>
        <w:jc w:val="both"/>
      </w:pPr>
    </w:p>
    <w:p w:rsidR="001643B1" w:rsidRDefault="001643B1" w:rsidP="00A171F0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 администрации участвующих в предоставлении муниципальной услуги;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1643B1" w:rsidRDefault="001643B1" w:rsidP="00A171F0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администрации, участвующим в предоставлении муниципальной услуги;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1643B1" w:rsidRDefault="001643B1" w:rsidP="00A171F0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1643B1" w:rsidRDefault="001643B1" w:rsidP="00A171F0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1643B1" w:rsidRDefault="001643B1" w:rsidP="00A171F0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который поступил звонок, и фамилии специалиста, принявшего телефонный звонок.</w:t>
      </w:r>
    </w:p>
    <w:p w:rsidR="001643B1" w:rsidRDefault="001643B1" w:rsidP="00A171F0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1643B1" w:rsidRDefault="001643B1" w:rsidP="00A171F0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643B1" w:rsidRDefault="001643B1" w:rsidP="00A171F0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643B1" w:rsidRDefault="001643B1" w:rsidP="00A171F0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1643B1" w:rsidRDefault="001643B1" w:rsidP="00A171F0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643B1" w:rsidRDefault="001643B1" w:rsidP="00A171F0">
      <w:pPr>
        <w:ind w:left="1440" w:firstLine="360"/>
        <w:jc w:val="both"/>
      </w:pPr>
      <w:r>
        <w:t>Письменный ответ на обращение подписывается Главой Лотошанского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1643B1" w:rsidRPr="00C72B6B" w:rsidRDefault="001643B1" w:rsidP="00A171F0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643B1" w:rsidRPr="00C72B6B" w:rsidRDefault="001643B1" w:rsidP="00A171F0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643B1" w:rsidRDefault="001643B1" w:rsidP="00A171F0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643B1" w:rsidRPr="00C72B6B" w:rsidRDefault="001643B1" w:rsidP="00A171F0">
      <w:pPr>
        <w:ind w:left="1440"/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lang w:val="en-US"/>
        </w:rPr>
        <w:t>gosuslugi</w:t>
      </w:r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</w:p>
    <w:p w:rsidR="001643B1" w:rsidRDefault="001643B1" w:rsidP="00A171F0">
      <w:pPr>
        <w:ind w:firstLine="720"/>
        <w:jc w:val="both"/>
      </w:pPr>
    </w:p>
    <w:p w:rsidR="001643B1" w:rsidRPr="008F1BFF" w:rsidRDefault="001643B1" w:rsidP="00A171F0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1643B1" w:rsidRDefault="001643B1" w:rsidP="00A171F0">
      <w:pPr>
        <w:jc w:val="both"/>
      </w:pP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Наименование муниципальной услуги: признание помещения жилым помещением, жилого помещения пригодным (непригодным) для проживания.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1643B1" w:rsidRDefault="001643B1" w:rsidP="00A171F0">
      <w:pPr>
        <w:ind w:left="720" w:hanging="11"/>
        <w:jc w:val="both"/>
      </w:pPr>
      <w:r>
        <w:t xml:space="preserve">- администрация Краснозерского </w:t>
      </w:r>
      <w:r w:rsidRPr="00763C06">
        <w:t xml:space="preserve"> района Новосибирской области</w:t>
      </w:r>
      <w:r>
        <w:t>;</w:t>
      </w:r>
    </w:p>
    <w:p w:rsidR="001643B1" w:rsidRDefault="001643B1" w:rsidP="00C864D2">
      <w:pPr>
        <w:ind w:left="720" w:hanging="11"/>
        <w:jc w:val="both"/>
      </w:pPr>
      <w:r>
        <w:t xml:space="preserve">- </w:t>
      </w:r>
      <w:r w:rsidRPr="009B50A8">
        <w:t xml:space="preserve">Управление Федеральной службы </w:t>
      </w:r>
      <w:r>
        <w:t xml:space="preserve">государственной регистрации, кадастра и картографии </w:t>
      </w:r>
      <w:r w:rsidRPr="009B50A8">
        <w:t>по Новосибирской области</w:t>
      </w:r>
      <w:r>
        <w:t>.</w:t>
      </w:r>
    </w:p>
    <w:p w:rsidR="001643B1" w:rsidRPr="00E92D61" w:rsidRDefault="001643B1" w:rsidP="00A171F0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1643B1" w:rsidRPr="00E92D6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1643B1" w:rsidRPr="00E92D61" w:rsidRDefault="001643B1" w:rsidP="00A171F0">
      <w:pPr>
        <w:ind w:left="720"/>
        <w:jc w:val="both"/>
      </w:pPr>
      <w:r w:rsidRPr="00E92D61">
        <w:t xml:space="preserve">- </w:t>
      </w:r>
      <w:r>
        <w:t>признание в установленном порядке жилых помещений муниципального жилищного фонда соответствующим требованиям, предъявляемым к жилым помещениям, и пригодности их для проживания;</w:t>
      </w:r>
    </w:p>
    <w:p w:rsidR="001643B1" w:rsidRPr="00E92D61" w:rsidRDefault="001643B1" w:rsidP="00A171F0">
      <w:pPr>
        <w:ind w:left="720"/>
        <w:jc w:val="both"/>
      </w:pPr>
      <w:r w:rsidRPr="00E92D61">
        <w:t>- отказ в предоставлении муниципальной услуги.</w:t>
      </w:r>
    </w:p>
    <w:p w:rsidR="001643B1" w:rsidRPr="00E92D6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1643B1" w:rsidRPr="00E92D61" w:rsidRDefault="001643B1" w:rsidP="00A171F0">
      <w:pPr>
        <w:numPr>
          <w:ilvl w:val="2"/>
          <w:numId w:val="1"/>
        </w:numPr>
        <w:jc w:val="both"/>
      </w:pPr>
      <w:r w:rsidRPr="00E92D61">
        <w:t xml:space="preserve">Общий срок принятия решения о предоставлении муниципальной услуги составляет </w:t>
      </w:r>
      <w:r>
        <w:t>30</w:t>
      </w:r>
      <w:r w:rsidRPr="00E92D61">
        <w:t xml:space="preserve"> рабочих дней со дня обращения за муниципальной услугой.</w:t>
      </w:r>
    </w:p>
    <w:p w:rsidR="001643B1" w:rsidRPr="00E92D61" w:rsidRDefault="001643B1" w:rsidP="00C864D2">
      <w:pPr>
        <w:ind w:left="180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1643B1" w:rsidRPr="00E92D61" w:rsidRDefault="001643B1" w:rsidP="00A171F0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643B1" w:rsidRPr="00E92D61" w:rsidRDefault="001643B1" w:rsidP="00A171F0">
      <w:pPr>
        <w:numPr>
          <w:ilvl w:val="2"/>
          <w:numId w:val="1"/>
        </w:numPr>
        <w:jc w:val="both"/>
      </w:pPr>
      <w:r w:rsidRPr="00E92D61">
        <w:t>Срок приостановления предоставления муниципальной услуги не более 14 дней.</w:t>
      </w:r>
    </w:p>
    <w:p w:rsidR="001643B1" w:rsidRPr="00E92D61" w:rsidRDefault="001643B1" w:rsidP="00A171F0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1643B1" w:rsidRPr="00E92D6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1643B1" w:rsidRDefault="001643B1" w:rsidP="00A171F0">
      <w:pPr>
        <w:ind w:left="720"/>
        <w:jc w:val="both"/>
      </w:pPr>
      <w:r>
        <w:t>Предоставление муниципальной услуги осуществляется в соответствии с:</w:t>
      </w:r>
      <w:r w:rsidRPr="00D22742">
        <w:t xml:space="preserve"> </w:t>
      </w:r>
    </w:p>
    <w:p w:rsidR="001643B1" w:rsidRPr="00260198" w:rsidRDefault="001643B1" w:rsidP="00A171F0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1643B1" w:rsidRPr="00260198" w:rsidRDefault="001643B1" w:rsidP="00A171F0">
      <w:pPr>
        <w:ind w:left="720"/>
        <w:jc w:val="both"/>
      </w:pPr>
      <w:r w:rsidRPr="00260198">
        <w:t>- Гражданским кодексом Российской Федерации от 30.11.1994 № 51-ФЗ (принят ГД ФС РФ 21.10.1994);</w:t>
      </w:r>
    </w:p>
    <w:p w:rsidR="001643B1" w:rsidRPr="00260198" w:rsidRDefault="001643B1" w:rsidP="00A171F0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1643B1" w:rsidRPr="00260198" w:rsidRDefault="001643B1" w:rsidP="00A171F0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1643B1" w:rsidRPr="00260198" w:rsidRDefault="001643B1" w:rsidP="00A171F0">
      <w:pPr>
        <w:ind w:left="720"/>
        <w:jc w:val="both"/>
      </w:pPr>
      <w:r w:rsidRPr="00260198">
        <w:t xml:space="preserve">- Уставом </w:t>
      </w:r>
      <w:r>
        <w:t xml:space="preserve">Лотошанского </w:t>
      </w:r>
      <w:r w:rsidRPr="00260198">
        <w:t xml:space="preserve">сельсовета </w:t>
      </w:r>
      <w:r>
        <w:t xml:space="preserve">Краснозерского </w:t>
      </w:r>
      <w:r w:rsidRPr="00260198">
        <w:t>района Новосибирской области;</w:t>
      </w:r>
    </w:p>
    <w:p w:rsidR="001643B1" w:rsidRPr="00260198" w:rsidRDefault="001643B1" w:rsidP="00A171F0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1643B1" w:rsidRDefault="001643B1" w:rsidP="00A171F0">
      <w:pPr>
        <w:ind w:left="720"/>
        <w:jc w:val="both"/>
      </w:pPr>
      <w:r>
        <w:t>-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1643B1" w:rsidRDefault="001643B1" w:rsidP="00A171F0">
      <w:pPr>
        <w:ind w:left="709"/>
        <w:jc w:val="both"/>
      </w:pPr>
      <w:r>
        <w:rPr>
          <w:rStyle w:val="apple-style-span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</w:t>
      </w:r>
      <w:r>
        <w:t>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776).</w:t>
      </w:r>
    </w:p>
    <w:p w:rsidR="001643B1" w:rsidRDefault="001643B1" w:rsidP="00A171F0">
      <w:pPr>
        <w:ind w:left="709"/>
        <w:jc w:val="both"/>
      </w:pPr>
      <w:r>
        <w:t xml:space="preserve">- </w:t>
      </w:r>
      <w:r>
        <w:rPr>
          <w:rStyle w:val="apple-style-span"/>
        </w:rPr>
        <w:t>Федеральный закон от 27.07.2006 N 152-ФЗ "О персональных данных" (</w:t>
      </w:r>
      <w:r>
        <w:t>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1643B1" w:rsidRDefault="001643B1" w:rsidP="00A171F0">
      <w:pPr>
        <w:ind w:left="709"/>
        <w:jc w:val="both"/>
      </w:pPr>
      <w:r>
        <w:t xml:space="preserve">- </w:t>
      </w:r>
      <w:r>
        <w:rPr>
          <w:rStyle w:val="apple-style-span"/>
        </w:rPr>
        <w:t>Федеральный закон от 22.08.2004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(</w:t>
      </w:r>
      <w:r>
        <w:t>Первоначальный текст документа опубликован в изданиях "Собрание законодательства РФ", 30.08.2004, N 35, ст. 3607, "Парламентская газета", N 159-160, 31.08.2004 (до ст. 56 п. 7), "Парламентская газета", N 161-162, 01.09.2004 (до конца), "Российская газета", N 188, 31.08.2004).</w:t>
      </w:r>
    </w:p>
    <w:p w:rsidR="001643B1" w:rsidRPr="00C864D2" w:rsidRDefault="001643B1" w:rsidP="00C864D2">
      <w:pPr>
        <w:pStyle w:val="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t xml:space="preserve">-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Жилищный кодекс РФ (ЖК РФ) от 29.12.2004 N 188-ФЗ</w:t>
      </w:r>
      <w:r>
        <w:rPr>
          <w:rStyle w:val="apple-style-span"/>
          <w:sz w:val="28"/>
          <w:szCs w:val="28"/>
          <w:shd w:val="clear" w:color="auto" w:fill="FFFFFF"/>
        </w:rPr>
        <w:t xml:space="preserve"> (</w:t>
      </w:r>
      <w:r>
        <w:t>Первоначальный текст документа опубликован в изданиях</w:t>
      </w:r>
      <w:bookmarkStart w:id="0" w:name="p3"/>
      <w:bookmarkEnd w:id="0"/>
      <w:r>
        <w:t xml:space="preserve"> "Собрание законодательства РФ", 03.01.2005, N 1 (часть 1), ст. 14,</w:t>
      </w:r>
      <w:bookmarkStart w:id="1" w:name="p4"/>
      <w:bookmarkEnd w:id="1"/>
      <w:r>
        <w:t xml:space="preserve"> "Российская газета", N 1, 12.01.2005</w:t>
      </w:r>
      <w:bookmarkStart w:id="2" w:name="p5"/>
      <w:bookmarkEnd w:id="2"/>
      <w:r>
        <w:t>, "Парламентская газета", N 7-8, 15.01.2005).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1643B1" w:rsidRDefault="001643B1" w:rsidP="00A171F0">
      <w:pPr>
        <w:ind w:left="709"/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1643B1" w:rsidRPr="00C91590" w:rsidRDefault="001643B1" w:rsidP="00A171F0">
      <w:pPr>
        <w:ind w:left="709"/>
        <w:jc w:val="both"/>
      </w:pPr>
      <w:r>
        <w:t>- правоустанавливающие документы</w:t>
      </w:r>
      <w:r w:rsidRPr="00C91590">
        <w:t xml:space="preserve"> на жилое помещение;</w:t>
      </w:r>
    </w:p>
    <w:p w:rsidR="001643B1" w:rsidRDefault="001643B1" w:rsidP="00A171F0">
      <w:pPr>
        <w:ind w:left="709"/>
        <w:jc w:val="both"/>
      </w:pPr>
      <w:r>
        <w:t>- технический паспорт;</w:t>
      </w:r>
      <w:r w:rsidRPr="00C91590">
        <w:t xml:space="preserve"> </w:t>
      </w:r>
    </w:p>
    <w:p w:rsidR="001643B1" w:rsidRPr="00F854DA" w:rsidRDefault="001643B1" w:rsidP="00C864D2">
      <w:pPr>
        <w:ind w:left="709"/>
        <w:jc w:val="both"/>
      </w:pPr>
      <w:r>
        <w:t xml:space="preserve">- </w:t>
      </w:r>
      <w:r w:rsidRPr="00C91590">
        <w:t>проект реконструкции нежилого помещения для признания его в дальнейшем жилым помещением</w:t>
      </w:r>
      <w:r>
        <w:t xml:space="preserve"> (для нежилого помещения)</w:t>
      </w:r>
      <w:r w:rsidRPr="00C91590">
        <w:t>.</w:t>
      </w:r>
    </w:p>
    <w:p w:rsidR="001643B1" w:rsidRDefault="001643B1" w:rsidP="00A171F0">
      <w:pPr>
        <w:autoSpaceDE w:val="0"/>
        <w:autoSpaceDN w:val="0"/>
        <w:adjustRightInd w:val="0"/>
        <w:ind w:left="1418"/>
        <w:jc w:val="both"/>
      </w:pPr>
      <w:r w:rsidRPr="001D3B0B">
        <w:t>В случае,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1643B1" w:rsidRDefault="001643B1" w:rsidP="00A171F0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1643B1" w:rsidDel="00CA06BF" w:rsidRDefault="001643B1" w:rsidP="00A171F0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1643B1" w:rsidRPr="00F854DA" w:rsidRDefault="001643B1" w:rsidP="00A171F0">
      <w:pPr>
        <w:ind w:firstLine="720"/>
        <w:jc w:val="both"/>
        <w:rPr>
          <w:color w:val="auto"/>
        </w:rPr>
      </w:pPr>
    </w:p>
    <w:p w:rsidR="001643B1" w:rsidRDefault="001643B1" w:rsidP="00A171F0">
      <w:pPr>
        <w:jc w:val="both"/>
        <w:rPr>
          <w:i/>
          <w:color w:val="auto"/>
        </w:rPr>
      </w:pPr>
    </w:p>
    <w:p w:rsidR="001643B1" w:rsidRPr="00E327C6" w:rsidRDefault="001643B1" w:rsidP="00A171F0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1643B1" w:rsidRDefault="001643B1" w:rsidP="00A171F0">
      <w:pPr>
        <w:jc w:val="both"/>
      </w:pPr>
    </w:p>
    <w:p w:rsidR="001643B1" w:rsidRDefault="001643B1" w:rsidP="00A171F0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1643B1" w:rsidRDefault="001643B1" w:rsidP="00A171F0">
      <w:pPr>
        <w:ind w:left="1701"/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1643B1" w:rsidRPr="00B36B1E" w:rsidRDefault="001643B1" w:rsidP="00C864D2">
      <w:pPr>
        <w:ind w:left="1701"/>
        <w:jc w:val="both"/>
      </w:pPr>
      <w:r>
        <w:t xml:space="preserve">- </w:t>
      </w:r>
      <w:r w:rsidRPr="00C91590">
        <w:t>проект реконструкции нежилого помещения для признания его в дальнейшем жилым помещением</w:t>
      </w:r>
      <w:r>
        <w:t xml:space="preserve"> (для нежилого помещения)</w:t>
      </w:r>
      <w:r w:rsidRPr="00C91590">
        <w:t>.</w:t>
      </w:r>
    </w:p>
    <w:p w:rsidR="001643B1" w:rsidRDefault="001643B1" w:rsidP="00A171F0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истребуемых специалистами администрации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1643B1" w:rsidRPr="00C91590" w:rsidRDefault="001643B1" w:rsidP="00A171F0">
      <w:pPr>
        <w:ind w:left="851"/>
        <w:jc w:val="both"/>
      </w:pPr>
      <w:r>
        <w:t>- правоустанавливающие документы</w:t>
      </w:r>
      <w:r w:rsidRPr="00C91590">
        <w:t xml:space="preserve"> на жилое помещение;</w:t>
      </w:r>
    </w:p>
    <w:p w:rsidR="001643B1" w:rsidRPr="007274F7" w:rsidRDefault="001643B1" w:rsidP="00C864D2">
      <w:pPr>
        <w:ind w:left="851"/>
        <w:jc w:val="both"/>
      </w:pPr>
      <w:r>
        <w:t>- технический паспорт;</w:t>
      </w:r>
      <w:r w:rsidRPr="00C91590">
        <w:t xml:space="preserve"> 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1643B1" w:rsidRPr="005E78FF" w:rsidRDefault="001643B1" w:rsidP="00A171F0">
      <w:pPr>
        <w:numPr>
          <w:ilvl w:val="5"/>
          <w:numId w:val="5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1643B1" w:rsidRDefault="001643B1" w:rsidP="00A171F0">
      <w:pPr>
        <w:ind w:firstLine="700"/>
        <w:jc w:val="both"/>
      </w:pPr>
      <w:r>
        <w:t>Основаниями для отказа в приеме документов являются:</w:t>
      </w:r>
    </w:p>
    <w:p w:rsidR="001643B1" w:rsidRDefault="001643B1" w:rsidP="00A171F0">
      <w:pPr>
        <w:numPr>
          <w:ilvl w:val="0"/>
          <w:numId w:val="6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1643B1" w:rsidRDefault="001643B1" w:rsidP="00A171F0">
      <w:pPr>
        <w:numPr>
          <w:ilvl w:val="0"/>
          <w:numId w:val="6"/>
        </w:numPr>
        <w:jc w:val="both"/>
      </w:pPr>
      <w:r>
        <w:t>невозможность установления содержания представленных документов;</w:t>
      </w:r>
    </w:p>
    <w:p w:rsidR="001643B1" w:rsidRDefault="001643B1" w:rsidP="00A171F0">
      <w:pPr>
        <w:numPr>
          <w:ilvl w:val="0"/>
          <w:numId w:val="6"/>
        </w:numPr>
        <w:jc w:val="both"/>
      </w:pPr>
      <w:r>
        <w:t>представленные документы исполнены карандашом.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1643B1" w:rsidRDefault="001643B1" w:rsidP="00A171F0">
      <w:pPr>
        <w:ind w:left="720"/>
        <w:jc w:val="both"/>
      </w:pPr>
      <w:r>
        <w:t>являются:</w:t>
      </w:r>
    </w:p>
    <w:p w:rsidR="001643B1" w:rsidRDefault="001643B1" w:rsidP="00A171F0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1643B1" w:rsidRDefault="001643B1" w:rsidP="00A171F0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1643B1" w:rsidRDefault="001643B1" w:rsidP="00C864D2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1643B1" w:rsidRPr="001441F4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643B1" w:rsidRPr="001441F4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  <w:r>
        <w:t xml:space="preserve"> - 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1643B1" w:rsidRPr="00120B21" w:rsidRDefault="001643B1" w:rsidP="00A171F0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1643B1" w:rsidRPr="00120B2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1643B1" w:rsidRPr="00120B21" w:rsidRDefault="001643B1" w:rsidP="00A171F0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1643B1" w:rsidRPr="00BA1363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1643B1" w:rsidRPr="00BA1363" w:rsidRDefault="001643B1" w:rsidP="00A171F0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1643B1" w:rsidRDefault="001643B1" w:rsidP="00A171F0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643B1" w:rsidRPr="00BA1363" w:rsidRDefault="001643B1" w:rsidP="00A171F0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1643B1" w:rsidRDefault="001643B1" w:rsidP="00A171F0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специалистов  администрации при предоставлении муниципальной услуги.</w:t>
      </w:r>
    </w:p>
    <w:p w:rsidR="001643B1" w:rsidRPr="00C81567" w:rsidRDefault="001643B1" w:rsidP="00A171F0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1643B1" w:rsidRPr="00BA1363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доля заявителей, подавших заявления, документы, а также поставленных</w:t>
      </w:r>
      <w:r w:rsidRPr="00D13479">
        <w:t xml:space="preserve"> на учет в качестве нуждающихся в жилых помещениях</w:t>
      </w:r>
      <w:r>
        <w:t xml:space="preserve">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администрации;</w:t>
      </w:r>
    </w:p>
    <w:p w:rsidR="001643B1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643B1" w:rsidRPr="00C81567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643B1" w:rsidRPr="008C66F2" w:rsidRDefault="001643B1" w:rsidP="00A171F0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1643B1" w:rsidRDefault="001643B1" w:rsidP="00A171F0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1643B1" w:rsidRPr="008C66F2" w:rsidRDefault="001643B1" w:rsidP="00C864D2">
      <w:pPr>
        <w:jc w:val="both"/>
      </w:pPr>
    </w:p>
    <w:p w:rsidR="001643B1" w:rsidRPr="002B2653" w:rsidRDefault="001643B1" w:rsidP="00A171F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643B1" w:rsidRDefault="001643B1" w:rsidP="00A171F0">
      <w:pPr>
        <w:jc w:val="center"/>
      </w:pP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1643B1" w:rsidRDefault="001643B1" w:rsidP="00A171F0">
      <w:pPr>
        <w:ind w:left="709"/>
        <w:jc w:val="both"/>
      </w:pPr>
      <w:r>
        <w:t>- Прием заявления и документов на получение муниципальной услуги;</w:t>
      </w:r>
    </w:p>
    <w:p w:rsidR="001643B1" w:rsidRDefault="001643B1" w:rsidP="00A171F0">
      <w:pPr>
        <w:ind w:left="709"/>
        <w:jc w:val="both"/>
      </w:pPr>
      <w:r>
        <w:t>- Рассмотрение представленных документов на предоставление муниципальной услуги;</w:t>
      </w:r>
    </w:p>
    <w:p w:rsidR="001643B1" w:rsidRPr="00C864D2" w:rsidRDefault="001643B1" w:rsidP="00C864D2">
      <w:pPr>
        <w:ind w:left="709"/>
        <w:jc w:val="both"/>
      </w:pPr>
      <w:r>
        <w:t>-</w:t>
      </w:r>
      <w:r w:rsidRPr="002C6DE2">
        <w:t xml:space="preserve"> </w:t>
      </w:r>
      <w:r>
        <w:t>Принятие решения о признании помещения жилым помещением, жилого помещения пригодным (непригодным) для проживания;</w:t>
      </w:r>
    </w:p>
    <w:p w:rsidR="001643B1" w:rsidRDefault="001643B1" w:rsidP="00A171F0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1 </w:t>
      </w:r>
      <w:r w:rsidRPr="00D121D9">
        <w:rPr>
          <w:color w:val="auto"/>
        </w:rPr>
        <w:t>к настоящему административному регламенту</w:t>
      </w:r>
    </w:p>
    <w:p w:rsidR="001643B1" w:rsidRDefault="001643B1" w:rsidP="00A171F0">
      <w:pPr>
        <w:numPr>
          <w:ilvl w:val="1"/>
          <w:numId w:val="1"/>
        </w:numPr>
        <w:jc w:val="both"/>
      </w:pPr>
      <w:r>
        <w:t xml:space="preserve"> Специалистом самостоятельно истребуются по каналам межведомственного взаимодействия:</w:t>
      </w:r>
    </w:p>
    <w:p w:rsidR="001643B1" w:rsidRPr="00C91590" w:rsidRDefault="001643B1" w:rsidP="00A171F0">
      <w:pPr>
        <w:ind w:left="360" w:firstLine="491"/>
        <w:jc w:val="both"/>
      </w:pPr>
      <w:r>
        <w:t>- правоустанавливающие документы</w:t>
      </w:r>
      <w:r w:rsidRPr="00C91590">
        <w:t xml:space="preserve"> на жилое помещение;</w:t>
      </w:r>
    </w:p>
    <w:p w:rsidR="001643B1" w:rsidRDefault="001643B1" w:rsidP="00A171F0">
      <w:pPr>
        <w:ind w:left="360" w:firstLine="491"/>
        <w:jc w:val="both"/>
      </w:pPr>
      <w:r>
        <w:t>- технический паспорт;</w:t>
      </w:r>
      <w:r w:rsidRPr="00C91590">
        <w:t xml:space="preserve"> </w:t>
      </w:r>
    </w:p>
    <w:p w:rsidR="001643B1" w:rsidRDefault="001643B1" w:rsidP="00A171F0">
      <w:pPr>
        <w:ind w:left="709" w:hanging="283"/>
        <w:jc w:val="both"/>
      </w:pPr>
      <w:r>
        <w:t>3.3. Прием заявления и документов на получение муниципальной услуги.</w:t>
      </w:r>
    </w:p>
    <w:p w:rsidR="001643B1" w:rsidRDefault="001643B1" w:rsidP="00A171F0">
      <w:pPr>
        <w:ind w:left="709" w:hanging="1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1643B1" w:rsidRDefault="001643B1" w:rsidP="00A171F0">
      <w:pPr>
        <w:ind w:left="709" w:hanging="1"/>
        <w:jc w:val="both"/>
      </w:pPr>
      <w:r>
        <w:t>3.3.2. Специалист администрации, ответственный за прием и оформление документов (далее по тексту –специалист, ответственный за прием и оформление документов):</w:t>
      </w:r>
    </w:p>
    <w:p w:rsidR="001643B1" w:rsidRDefault="001643B1" w:rsidP="00A171F0">
      <w:pPr>
        <w:ind w:left="709" w:hanging="1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1643B1" w:rsidRDefault="001643B1" w:rsidP="00A171F0">
      <w:pPr>
        <w:ind w:left="709" w:hanging="1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1643B1" w:rsidRDefault="001643B1" w:rsidP="00A171F0">
      <w:pPr>
        <w:ind w:left="709" w:hanging="1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643B1" w:rsidRDefault="001643B1" w:rsidP="00A171F0">
      <w:pPr>
        <w:ind w:left="709" w:hanging="1"/>
        <w:jc w:val="both"/>
      </w:pPr>
      <w:r>
        <w:t>фамилии, имена и отчества заявителей, адреса регистрации написаны полностью;</w:t>
      </w:r>
    </w:p>
    <w:p w:rsidR="001643B1" w:rsidRDefault="001643B1" w:rsidP="00A171F0">
      <w:pPr>
        <w:ind w:left="709" w:hanging="1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1643B1" w:rsidRDefault="001643B1" w:rsidP="00A171F0">
      <w:pPr>
        <w:ind w:left="709" w:hanging="1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1643B1" w:rsidRDefault="001643B1" w:rsidP="00A171F0">
      <w:pPr>
        <w:ind w:left="709" w:hanging="1"/>
        <w:jc w:val="both"/>
      </w:pPr>
      <w:r>
        <w:t>пакет представленных документов полностью укомплектован.</w:t>
      </w:r>
    </w:p>
    <w:p w:rsidR="001643B1" w:rsidRDefault="001643B1" w:rsidP="00A171F0">
      <w:pPr>
        <w:ind w:left="709" w:hanging="1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и оформление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643B1" w:rsidRDefault="001643B1" w:rsidP="00A171F0">
      <w:pPr>
        <w:ind w:left="709" w:hanging="1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643B1" w:rsidRDefault="001643B1" w:rsidP="00A171F0">
      <w:pPr>
        <w:ind w:left="709" w:hanging="1"/>
        <w:jc w:val="both"/>
      </w:pPr>
      <w:r>
        <w:t>3.3.4. Специалист, ответственный за прием и оформление документов, сверяет подлинники и копии документов, предоставленные заявителем.</w:t>
      </w:r>
    </w:p>
    <w:p w:rsidR="001643B1" w:rsidRDefault="001643B1" w:rsidP="00A171F0">
      <w:pPr>
        <w:ind w:left="709" w:hanging="1"/>
        <w:jc w:val="both"/>
      </w:pPr>
      <w:r>
        <w:t>3.3.5. Специалист, ответственный за прием и оформление документов, производит регистрацию поступившего заявления. При организации ведения электронного документооборота, вносится запись в систему регистрации входящей корреспонденции.</w:t>
      </w:r>
    </w:p>
    <w:p w:rsidR="001643B1" w:rsidRDefault="001643B1" w:rsidP="00A171F0">
      <w:pPr>
        <w:ind w:left="709" w:hanging="1"/>
        <w:jc w:val="both"/>
      </w:pPr>
      <w:r>
        <w:t xml:space="preserve">3.3.6. Специалист, ответственный за прием и оформление документов, оформляет расписку о приеме документов в двух экземплярах и 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1643B1" w:rsidRDefault="001643B1" w:rsidP="00A171F0">
      <w:pPr>
        <w:ind w:left="709" w:hanging="1"/>
        <w:jc w:val="both"/>
      </w:pPr>
      <w:r>
        <w:t>В расписке указывается:</w:t>
      </w:r>
    </w:p>
    <w:p w:rsidR="001643B1" w:rsidRDefault="001643B1" w:rsidP="00A171F0">
      <w:pPr>
        <w:ind w:left="709" w:hanging="1"/>
        <w:jc w:val="both"/>
      </w:pPr>
      <w:r>
        <w:t>- регистрационный номер;</w:t>
      </w:r>
    </w:p>
    <w:p w:rsidR="001643B1" w:rsidRDefault="001643B1" w:rsidP="00A171F0">
      <w:pPr>
        <w:ind w:left="709" w:hanging="1"/>
        <w:jc w:val="both"/>
      </w:pPr>
      <w:r>
        <w:t>- дата представления документов;</w:t>
      </w:r>
    </w:p>
    <w:p w:rsidR="001643B1" w:rsidRDefault="001643B1" w:rsidP="00A171F0">
      <w:pPr>
        <w:ind w:left="709" w:hanging="1"/>
        <w:jc w:val="both"/>
      </w:pPr>
      <w:r>
        <w:t>- фамилия и инициалы специалиста, принявшего документы и зарегистрировавшего заявление о предоставлении муниципальной услуги;</w:t>
      </w:r>
    </w:p>
    <w:p w:rsidR="001643B1" w:rsidRDefault="001643B1" w:rsidP="00A171F0">
      <w:pPr>
        <w:ind w:left="709" w:hanging="1"/>
        <w:jc w:val="both"/>
      </w:pPr>
      <w:r>
        <w:t>- подпись специалиста, ответственного за прием и оформление документов.</w:t>
      </w:r>
    </w:p>
    <w:p w:rsidR="001643B1" w:rsidRDefault="001643B1" w:rsidP="00A171F0">
      <w:pPr>
        <w:ind w:left="709" w:hanging="1"/>
        <w:jc w:val="both"/>
      </w:pPr>
      <w:r>
        <w:t>3.3.7.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1643B1" w:rsidRDefault="001643B1" w:rsidP="00A171F0">
      <w:pPr>
        <w:ind w:left="709" w:hanging="1"/>
        <w:jc w:val="both"/>
      </w:pPr>
      <w:r>
        <w:t>Суммарная длительность административной процедуры - 30 минут.</w:t>
      </w:r>
    </w:p>
    <w:p w:rsidR="001643B1" w:rsidRDefault="001643B1" w:rsidP="00A171F0">
      <w:pPr>
        <w:ind w:left="709" w:hanging="283"/>
        <w:jc w:val="both"/>
      </w:pPr>
      <w:r>
        <w:t>3.4. Рассмотрение представленных документов на предоставление муниципальной услуги.</w:t>
      </w:r>
    </w:p>
    <w:p w:rsidR="001643B1" w:rsidRDefault="001643B1" w:rsidP="00A171F0">
      <w:pPr>
        <w:ind w:left="709" w:hanging="1"/>
        <w:jc w:val="both"/>
      </w:pPr>
      <w:r>
        <w:t>3.4.1. Основанием для начала рассмотрения документов, представленных для признания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является их поступление специалисту, ответственному за прием и оформление документов.</w:t>
      </w:r>
    </w:p>
    <w:p w:rsidR="001643B1" w:rsidRDefault="001643B1" w:rsidP="00A171F0">
      <w:pPr>
        <w:ind w:left="709" w:hanging="1"/>
        <w:jc w:val="both"/>
      </w:pPr>
      <w:r>
        <w:t>3.4.2. Вопрос о возможности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 выносится на рассмотрение комиссии, наделенной соответствующими полномочиями и сформированной постановлением Главы Лотошанского сельсовета (далее по тексту – комиссия), не позднее чем через 30 дней со дня приема представленных документов.</w:t>
      </w:r>
    </w:p>
    <w:p w:rsidR="001643B1" w:rsidRDefault="001643B1" w:rsidP="00A171F0">
      <w:pPr>
        <w:ind w:left="709" w:hanging="1"/>
        <w:jc w:val="both"/>
      </w:pPr>
      <w:r>
        <w:t>3.4.3.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10 рабочих дней. В случае необходимости, члены комиссии выезжают на объект для осмотра 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1643B1" w:rsidRDefault="001643B1" w:rsidP="00A171F0">
      <w:pPr>
        <w:ind w:left="709" w:hanging="1"/>
        <w:jc w:val="both"/>
      </w:pPr>
      <w:r>
        <w:t xml:space="preserve">3.4.4. Комиссия рассматривает представленные документы и принимает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1643B1" w:rsidRDefault="001643B1" w:rsidP="00A171F0">
      <w:pPr>
        <w:ind w:left="709" w:hanging="1"/>
        <w:jc w:val="both"/>
      </w:pPr>
      <w:r>
        <w:t xml:space="preserve">В случае принятия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1643B1" w:rsidRDefault="001643B1" w:rsidP="00A171F0">
      <w:pPr>
        <w:ind w:left="709" w:hanging="1"/>
        <w:jc w:val="both"/>
      </w:pPr>
      <w:r>
        <w:t>В случае принятия решения о не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комиссия указывает основания, по которым  признание  не может быть осуществлено.</w:t>
      </w:r>
    </w:p>
    <w:p w:rsidR="001643B1" w:rsidRPr="002C6DE2" w:rsidRDefault="001643B1" w:rsidP="00A171F0">
      <w:pPr>
        <w:ind w:left="709" w:hanging="1"/>
        <w:jc w:val="both"/>
      </w:pPr>
      <w:r>
        <w:t>Решение комиссии оформляется протоколом.</w:t>
      </w:r>
    </w:p>
    <w:p w:rsidR="001643B1" w:rsidRPr="002C6DE2" w:rsidRDefault="001643B1" w:rsidP="00A171F0">
      <w:pPr>
        <w:ind w:left="709" w:hanging="283"/>
        <w:jc w:val="both"/>
      </w:pPr>
      <w:r>
        <w:t>3.5. Принятие решения о признании помещения жилым помещением, жилого помещения пригодным (непригодным) для проживания.</w:t>
      </w:r>
    </w:p>
    <w:p w:rsidR="001643B1" w:rsidRDefault="001643B1" w:rsidP="00A171F0">
      <w:pPr>
        <w:ind w:left="709" w:hanging="1"/>
        <w:jc w:val="both"/>
      </w:pPr>
      <w:r>
        <w:t xml:space="preserve">3.5.1. Основанием для начала административной процедуры по принятию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 является завершение рассмотрения представленных документов на заседании комиссии. </w:t>
      </w:r>
    </w:p>
    <w:p w:rsidR="001643B1" w:rsidRDefault="001643B1" w:rsidP="00A171F0">
      <w:pPr>
        <w:ind w:left="709" w:hanging="1"/>
        <w:jc w:val="both"/>
      </w:pPr>
      <w:r>
        <w:t>3.5.2. На основании протокола заседания комиссии, специалистом ответственным за прием и оформление документов, готовится проект постановления Главы Лотошанского сельсовета о принятии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</w:t>
      </w:r>
    </w:p>
    <w:p w:rsidR="001643B1" w:rsidRDefault="001643B1" w:rsidP="00A171F0">
      <w:pPr>
        <w:ind w:left="709" w:hanging="1"/>
        <w:jc w:val="both"/>
      </w:pPr>
      <w:r>
        <w:t>3.5.3. На основании постановления Главы Лотошанского сельсовета, специалистом, ответственным за прием и оформление документов, готовится уведомление собственника о принятом решении по форме, установленной Правительством Российской Федерации (далее по тексту - уведомление), а также письма, информирующие о принятом решении собственников  жилых помещений в многоквартирном доме. Уведомление подписывается председателем,  комиссии и в течение трех рабочих дней со дня принятия указанного решения выдается, либо направляется заявителю по адресу, указанному в заявлении. Информационные письма подписываются председателем комиссии, и одновременно с выдачей, либо направлением заявителю уведомления, направляются собственникам жилых  помещений в многоквартирном доме.</w:t>
      </w:r>
    </w:p>
    <w:p w:rsidR="001643B1" w:rsidRDefault="001643B1" w:rsidP="00A171F0">
      <w:pPr>
        <w:ind w:left="709" w:hanging="1"/>
        <w:jc w:val="both"/>
      </w:pPr>
      <w:r>
        <w:t>3.5.5. Протокол заседания комиссии,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уведомление, информационные письма собственникам жилых  помещений прикладывается к представленным заявителем документам, запись о принятом решении вносится в электронную базу данных учета решений по признанию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</w:t>
      </w:r>
    </w:p>
    <w:p w:rsidR="001643B1" w:rsidRDefault="001643B1" w:rsidP="00A171F0">
      <w:pPr>
        <w:ind w:left="709" w:hanging="1"/>
        <w:jc w:val="both"/>
      </w:pPr>
      <w:r>
        <w:t>Суммарная длительность административной процедуры – 15 рабочих дней.</w:t>
      </w:r>
    </w:p>
    <w:p w:rsidR="001643B1" w:rsidRDefault="001643B1" w:rsidP="00A171F0">
      <w:pPr>
        <w:ind w:left="851"/>
        <w:jc w:val="both"/>
      </w:pPr>
    </w:p>
    <w:p w:rsidR="001643B1" w:rsidRDefault="001643B1" w:rsidP="00A171F0">
      <w:pPr>
        <w:ind w:left="792"/>
        <w:jc w:val="both"/>
      </w:pPr>
    </w:p>
    <w:p w:rsidR="001643B1" w:rsidRPr="002B2653" w:rsidRDefault="001643B1" w:rsidP="00A171F0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1643B1" w:rsidRDefault="001643B1" w:rsidP="00A171F0">
      <w:pPr>
        <w:jc w:val="both"/>
      </w:pP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 за соблюдением и исполнением специалистами 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Лотошанского сельсовета.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 Главы  Лотошанского  сельсовета.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Лотошанского  сельсовета, который непосредственно принимает решение по вопросам предоставления муниципальной услуги.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1643B1" w:rsidRDefault="001643B1" w:rsidP="00A171F0">
      <w:pPr>
        <w:ind w:firstLine="709"/>
        <w:jc w:val="both"/>
      </w:pPr>
    </w:p>
    <w:p w:rsidR="001643B1" w:rsidRPr="002B2653" w:rsidRDefault="001643B1" w:rsidP="00A171F0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Досудебный (внесудебный) порядок обжалования решений и действий (бездействия) органа, предоставляющего </w:t>
      </w:r>
      <w:r>
        <w:rPr>
          <w:b/>
        </w:rPr>
        <w:t>муниципальную</w:t>
      </w:r>
      <w:r w:rsidRPr="002B2653">
        <w:rPr>
          <w:b/>
        </w:rPr>
        <w:t xml:space="preserve"> услугу, а также их должностных лиц</w:t>
      </w:r>
    </w:p>
    <w:p w:rsidR="001643B1" w:rsidRDefault="001643B1" w:rsidP="00A171F0">
      <w:pPr>
        <w:jc w:val="center"/>
      </w:pP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1643B1" w:rsidRDefault="001643B1" w:rsidP="00A171F0">
      <w:pPr>
        <w:ind w:left="720"/>
        <w:jc w:val="both"/>
      </w:pPr>
      <w: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 личная подпись и дата.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 в ходе предоставления муниципальной услуги на основании регламента.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приостановления рассмотрения жалобы и случаев, в которых ответ на жалобу не дается:</w:t>
      </w:r>
    </w:p>
    <w:p w:rsidR="001643B1" w:rsidRDefault="001643B1" w:rsidP="00A171F0">
      <w:pPr>
        <w:numPr>
          <w:ilvl w:val="0"/>
          <w:numId w:val="4"/>
        </w:numPr>
        <w:tabs>
          <w:tab w:val="clear" w:pos="2149"/>
          <w:tab w:val="num" w:pos="1080"/>
        </w:tabs>
        <w:ind w:left="1080"/>
        <w:jc w:val="both"/>
      </w:pPr>
      <w: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1643B1" w:rsidRDefault="001643B1" w:rsidP="00A171F0">
      <w:pPr>
        <w:numPr>
          <w:ilvl w:val="0"/>
          <w:numId w:val="4"/>
        </w:numPr>
        <w:tabs>
          <w:tab w:val="clear" w:pos="2149"/>
          <w:tab w:val="num" w:pos="1080"/>
        </w:tabs>
        <w:ind w:left="1080"/>
        <w:jc w:val="both"/>
      </w:pPr>
      <w: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1643B1" w:rsidRDefault="001643B1" w:rsidP="00A171F0">
      <w:pPr>
        <w:numPr>
          <w:ilvl w:val="0"/>
          <w:numId w:val="4"/>
        </w:numPr>
        <w:tabs>
          <w:tab w:val="clear" w:pos="2149"/>
          <w:tab w:val="num" w:pos="1080"/>
        </w:tabs>
        <w:ind w:left="1080"/>
        <w:jc w:val="both"/>
      </w:pPr>
      <w: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1643B1" w:rsidRDefault="001643B1" w:rsidP="00A171F0">
      <w:pPr>
        <w:numPr>
          <w:ilvl w:val="0"/>
          <w:numId w:val="4"/>
        </w:numPr>
        <w:tabs>
          <w:tab w:val="clear" w:pos="2149"/>
          <w:tab w:val="num" w:pos="1080"/>
        </w:tabs>
        <w:ind w:left="1080"/>
        <w:jc w:val="both"/>
      </w:pPr>
      <w: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1643B1" w:rsidRDefault="001643B1" w:rsidP="00A171F0">
      <w:pPr>
        <w:numPr>
          <w:ilvl w:val="0"/>
          <w:numId w:val="4"/>
        </w:numPr>
        <w:tabs>
          <w:tab w:val="clear" w:pos="2149"/>
          <w:tab w:val="num" w:pos="1080"/>
        </w:tabs>
        <w:ind w:left="1080"/>
        <w:jc w:val="both"/>
      </w:pPr>
      <w: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Заявитель вправе обратиться к Главе Краснозерского  района и обжаловать действие (бездействие)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1643B1" w:rsidRDefault="001643B1" w:rsidP="00A171F0">
      <w:pPr>
        <w:ind w:left="720"/>
        <w:jc w:val="both"/>
      </w:pPr>
      <w: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Сроки рассмотрения жалобы (претензии):</w:t>
      </w:r>
    </w:p>
    <w:p w:rsidR="001643B1" w:rsidRPr="008C66F2" w:rsidRDefault="001643B1" w:rsidP="00A171F0">
      <w:pPr>
        <w:ind w:left="720"/>
        <w:jc w:val="both"/>
      </w:pPr>
      <w:r>
        <w:t>письменный ответ направляется заявителю не позднее 30 календарных дней со дня регистрации обращения в администрации.</w:t>
      </w:r>
    </w:p>
    <w:p w:rsidR="001643B1" w:rsidRDefault="001643B1" w:rsidP="00A171F0">
      <w:pPr>
        <w:ind w:left="720"/>
        <w:jc w:val="both"/>
      </w:pPr>
      <w:r>
        <w:t>В исключительных случаях Глава Лотошанского сельсовета вправе продлить срок рассмотрения обращения не более чем на 30 календарных дней, уведомив о продлении срока его рассмотрения обратившегося.</w:t>
      </w:r>
    </w:p>
    <w:p w:rsidR="001643B1" w:rsidRDefault="001643B1" w:rsidP="00A171F0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Результат досудебного (внесудебного) обжалования применительно к каждой процедуре либо инстанции обжалования:</w:t>
      </w:r>
    </w:p>
    <w:p w:rsidR="001643B1" w:rsidRDefault="001643B1" w:rsidP="00A171F0">
      <w:pPr>
        <w:ind w:left="720"/>
        <w:jc w:val="both"/>
      </w:pPr>
      <w: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1643B1" w:rsidRDefault="001643B1" w:rsidP="00A171F0">
      <w:pPr>
        <w:ind w:left="720"/>
        <w:jc w:val="right"/>
      </w:pPr>
      <w:r>
        <w:br w:type="page"/>
        <w:t>ПРИЛОЖЕНИЕ № 1</w:t>
      </w:r>
    </w:p>
    <w:p w:rsidR="001643B1" w:rsidRDefault="001643B1" w:rsidP="00A171F0">
      <w:pPr>
        <w:jc w:val="right"/>
      </w:pPr>
      <w:r>
        <w:t>к административному регламенту</w:t>
      </w:r>
    </w:p>
    <w:p w:rsidR="001643B1" w:rsidRDefault="001643B1" w:rsidP="00A171F0">
      <w:pPr>
        <w:jc w:val="right"/>
      </w:pPr>
      <w:r>
        <w:t>предоставления муниципальной услуги</w:t>
      </w:r>
    </w:p>
    <w:p w:rsidR="001643B1" w:rsidRDefault="001643B1" w:rsidP="00A171F0">
      <w:pPr>
        <w:jc w:val="right"/>
      </w:pPr>
      <w:r w:rsidRPr="008909FE">
        <w:rPr>
          <w:bCs/>
        </w:rPr>
        <w:t xml:space="preserve"> </w:t>
      </w:r>
    </w:p>
    <w:p w:rsidR="001643B1" w:rsidRDefault="001643B1" w:rsidP="00A171F0">
      <w:pPr>
        <w:jc w:val="right"/>
      </w:pPr>
    </w:p>
    <w:p w:rsidR="001643B1" w:rsidRDefault="001643B1" w:rsidP="00A171F0">
      <w:pPr>
        <w:jc w:val="center"/>
      </w:pPr>
      <w:r>
        <w:t>БЛОК-СХЕМА</w:t>
      </w:r>
    </w:p>
    <w:p w:rsidR="001643B1" w:rsidRDefault="001643B1" w:rsidP="00A171F0">
      <w:pPr>
        <w:jc w:val="center"/>
      </w:pPr>
      <w:r>
        <w:t>предоставления муниципальной услуги</w:t>
      </w:r>
    </w:p>
    <w:p w:rsidR="001643B1" w:rsidRDefault="001643B1" w:rsidP="00A171F0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1643B1" w:rsidTr="00DC08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1" w:rsidRDefault="001643B1" w:rsidP="00DC083F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1643B1" w:rsidTr="00DC08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</w:p>
        </w:tc>
      </w:tr>
      <w:tr w:rsidR="001643B1" w:rsidTr="00DC08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1" w:rsidRDefault="001643B1" w:rsidP="00DC083F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1643B1" w:rsidTr="00DC08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r>
              <w:rPr>
                <w:noProof/>
              </w:rPr>
              <w:pict>
                <v:shape id="_x0000_s1027" type="#_x0000_t32" style="position:absolute;margin-left:81.9pt;margin-top:.15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</w:p>
        </w:tc>
      </w:tr>
      <w:tr w:rsidR="001643B1" w:rsidTr="00DC08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1" w:rsidRDefault="001643B1" w:rsidP="00DC083F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1643B1" w:rsidTr="00DC08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B1" w:rsidRDefault="001643B1" w:rsidP="00DC083F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B1" w:rsidRDefault="001643B1" w:rsidP="00DC083F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1643B1" w:rsidTr="00DC083F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1" w:rsidRDefault="001643B1" w:rsidP="00DC083F">
            <w:pPr>
              <w:autoSpaceDE w:val="0"/>
              <w:autoSpaceDN w:val="0"/>
              <w:adjustRightInd w:val="0"/>
              <w:ind w:left="720"/>
              <w:jc w:val="both"/>
            </w:pPr>
            <w:r>
              <w:t>Выдача акта комиссии о признании помещения жилым помещением, жилого помещения пригодным (непригодным) для проживания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3B1" w:rsidRDefault="001643B1" w:rsidP="00DC083F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1" w:rsidRDefault="001643B1" w:rsidP="00DC083F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1643B1" w:rsidRDefault="001643B1" w:rsidP="00A171F0">
      <w:pPr>
        <w:jc w:val="center"/>
      </w:pPr>
    </w:p>
    <w:p w:rsidR="001643B1" w:rsidRDefault="001643B1" w:rsidP="00A171F0">
      <w:pPr>
        <w:jc w:val="center"/>
      </w:pPr>
    </w:p>
    <w:p w:rsidR="001643B1" w:rsidRDefault="001643B1" w:rsidP="00A171F0">
      <w:pPr>
        <w:jc w:val="right"/>
        <w:rPr>
          <w:i/>
          <w:iCs/>
          <w:sz w:val="22"/>
          <w:szCs w:val="22"/>
        </w:rPr>
      </w:pPr>
    </w:p>
    <w:p w:rsidR="001643B1" w:rsidRDefault="001643B1" w:rsidP="00A171F0">
      <w:pPr>
        <w:ind w:left="720"/>
        <w:jc w:val="both"/>
      </w:pPr>
    </w:p>
    <w:p w:rsidR="001643B1" w:rsidRDefault="001643B1" w:rsidP="00A171F0">
      <w:pPr>
        <w:ind w:left="720"/>
        <w:jc w:val="right"/>
      </w:pPr>
      <w:r>
        <w:br w:type="page"/>
        <w:t>ПРИЛОЖЕНИЕ № 2</w:t>
      </w:r>
    </w:p>
    <w:p w:rsidR="001643B1" w:rsidRDefault="001643B1" w:rsidP="00A171F0">
      <w:pPr>
        <w:jc w:val="right"/>
      </w:pPr>
      <w:r>
        <w:t>к административному регламенту</w:t>
      </w:r>
    </w:p>
    <w:p w:rsidR="001643B1" w:rsidRDefault="001643B1" w:rsidP="00A171F0">
      <w:pPr>
        <w:jc w:val="right"/>
      </w:pPr>
      <w:r>
        <w:t>предоставления муниципальной услуги</w:t>
      </w:r>
    </w:p>
    <w:p w:rsidR="001643B1" w:rsidRDefault="001643B1" w:rsidP="00A171F0">
      <w:pPr>
        <w:jc w:val="right"/>
      </w:pPr>
      <w:r w:rsidRPr="008909FE">
        <w:rPr>
          <w:bCs/>
        </w:rPr>
        <w:t xml:space="preserve"> </w:t>
      </w:r>
    </w:p>
    <w:p w:rsidR="001643B1" w:rsidRDefault="001643B1" w:rsidP="00A171F0">
      <w:pPr>
        <w:jc w:val="right"/>
      </w:pPr>
    </w:p>
    <w:p w:rsidR="001643B1" w:rsidRDefault="001643B1" w:rsidP="00A171F0">
      <w:pPr>
        <w:ind w:left="5040"/>
        <w:jc w:val="center"/>
      </w:pPr>
    </w:p>
    <w:p w:rsidR="001643B1" w:rsidRDefault="001643B1" w:rsidP="00A171F0">
      <w:pPr>
        <w:jc w:val="center"/>
      </w:pPr>
      <w:r>
        <w:t>РАСПИСКА</w:t>
      </w:r>
    </w:p>
    <w:p w:rsidR="001643B1" w:rsidRDefault="001643B1" w:rsidP="00A171F0">
      <w:pPr>
        <w:jc w:val="center"/>
      </w:pPr>
      <w:r>
        <w:t>в получении заявления и приложенных к нему документов</w:t>
      </w:r>
    </w:p>
    <w:p w:rsidR="001643B1" w:rsidRDefault="001643B1" w:rsidP="00A171F0">
      <w:pPr>
        <w:jc w:val="center"/>
      </w:pP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Я, 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______________________________________________________________________________________,</w:t>
      </w:r>
    </w:p>
    <w:p w:rsidR="001643B1" w:rsidRPr="00BC5B75" w:rsidRDefault="001643B1" w:rsidP="00A171F0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должность лица, принявшего заявление)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получит от _________________________________________________________________________</w:t>
      </w:r>
    </w:p>
    <w:p w:rsidR="001643B1" w:rsidRPr="00BC5B75" w:rsidRDefault="001643B1" w:rsidP="00A171F0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паспортные данные заявителя)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следующие документы: _______________________________________________________________</w:t>
      </w:r>
    </w:p>
    <w:p w:rsidR="001643B1" w:rsidRPr="00BC5B75" w:rsidRDefault="001643B1" w:rsidP="00A171F0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(точное наименование документов и их</w:t>
      </w:r>
      <w:r>
        <w:rPr>
          <w:sz w:val="18"/>
          <w:szCs w:val="18"/>
        </w:rPr>
        <w:t xml:space="preserve"> реквизиты)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 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   _____________________________</w:t>
      </w:r>
    </w:p>
    <w:p w:rsidR="001643B1" w:rsidRPr="00BC5B75" w:rsidRDefault="001643B1" w:rsidP="00A171F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C5B75">
        <w:rPr>
          <w:sz w:val="18"/>
          <w:szCs w:val="18"/>
        </w:rPr>
        <w:t xml:space="preserve">(время и </w:t>
      </w:r>
      <w:r>
        <w:rPr>
          <w:sz w:val="18"/>
          <w:szCs w:val="18"/>
        </w:rPr>
        <w:t xml:space="preserve">дата получения заявления)                                </w:t>
      </w:r>
      <w:r w:rsidRPr="00BC5B75">
        <w:rPr>
          <w:sz w:val="18"/>
          <w:szCs w:val="18"/>
        </w:rPr>
        <w:t>(подпись должностного лица)</w:t>
      </w:r>
    </w:p>
    <w:p w:rsidR="001643B1" w:rsidRPr="00BC5B75" w:rsidRDefault="001643B1" w:rsidP="00A171F0">
      <w:pPr>
        <w:jc w:val="both"/>
        <w:rPr>
          <w:sz w:val="22"/>
          <w:szCs w:val="22"/>
        </w:rPr>
      </w:pPr>
    </w:p>
    <w:p w:rsidR="001643B1" w:rsidRPr="00BC5B75" w:rsidRDefault="001643B1" w:rsidP="00A171F0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М.П.</w:t>
      </w:r>
    </w:p>
    <w:p w:rsidR="001643B1" w:rsidRDefault="001643B1"/>
    <w:sectPr w:rsidR="001643B1" w:rsidSect="00682B91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3B1" w:rsidRDefault="001643B1" w:rsidP="00682B91">
      <w:r>
        <w:separator/>
      </w:r>
    </w:p>
  </w:endnote>
  <w:endnote w:type="continuationSeparator" w:id="1">
    <w:p w:rsidR="001643B1" w:rsidRDefault="001643B1" w:rsidP="00682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3B1" w:rsidRDefault="001643B1" w:rsidP="00682B91">
      <w:r>
        <w:separator/>
      </w:r>
    </w:p>
  </w:footnote>
  <w:footnote w:type="continuationSeparator" w:id="1">
    <w:p w:rsidR="001643B1" w:rsidRDefault="001643B1" w:rsidP="00682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B1" w:rsidRDefault="001643B1">
    <w:fldSimple w:instr="PAGE">
      <w:r>
        <w:rPr>
          <w:noProof/>
        </w:rPr>
        <w:t>19</w:t>
      </w:r>
    </w:fldSimple>
  </w:p>
  <w:p w:rsidR="001643B1" w:rsidRDefault="001643B1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1F0"/>
    <w:rsid w:val="0005709F"/>
    <w:rsid w:val="00096035"/>
    <w:rsid w:val="000A774E"/>
    <w:rsid w:val="00120B21"/>
    <w:rsid w:val="00130E69"/>
    <w:rsid w:val="001441F4"/>
    <w:rsid w:val="0015795C"/>
    <w:rsid w:val="001643B1"/>
    <w:rsid w:val="001D3B0B"/>
    <w:rsid w:val="001F1015"/>
    <w:rsid w:val="00260198"/>
    <w:rsid w:val="00283A3A"/>
    <w:rsid w:val="00294C49"/>
    <w:rsid w:val="002B2653"/>
    <w:rsid w:val="002B701B"/>
    <w:rsid w:val="002C6DE2"/>
    <w:rsid w:val="00344A76"/>
    <w:rsid w:val="004D1707"/>
    <w:rsid w:val="005170EA"/>
    <w:rsid w:val="00583671"/>
    <w:rsid w:val="005B61C7"/>
    <w:rsid w:val="005E78FF"/>
    <w:rsid w:val="00625F00"/>
    <w:rsid w:val="00682B91"/>
    <w:rsid w:val="006F6033"/>
    <w:rsid w:val="007274F7"/>
    <w:rsid w:val="00756E34"/>
    <w:rsid w:val="00763C06"/>
    <w:rsid w:val="00841D9F"/>
    <w:rsid w:val="00864C05"/>
    <w:rsid w:val="008909FE"/>
    <w:rsid w:val="008B5475"/>
    <w:rsid w:val="008C66F2"/>
    <w:rsid w:val="008D03B3"/>
    <w:rsid w:val="008F1BFF"/>
    <w:rsid w:val="00910112"/>
    <w:rsid w:val="009B50A8"/>
    <w:rsid w:val="00A171F0"/>
    <w:rsid w:val="00A76F79"/>
    <w:rsid w:val="00AA2A70"/>
    <w:rsid w:val="00AC14FD"/>
    <w:rsid w:val="00AF4E07"/>
    <w:rsid w:val="00B36B1E"/>
    <w:rsid w:val="00BA1363"/>
    <w:rsid w:val="00BC5B75"/>
    <w:rsid w:val="00C6219F"/>
    <w:rsid w:val="00C72B6B"/>
    <w:rsid w:val="00C81567"/>
    <w:rsid w:val="00C864D2"/>
    <w:rsid w:val="00C91590"/>
    <w:rsid w:val="00CA06BF"/>
    <w:rsid w:val="00CA1D47"/>
    <w:rsid w:val="00CC4C1C"/>
    <w:rsid w:val="00D06B5E"/>
    <w:rsid w:val="00D121D9"/>
    <w:rsid w:val="00D13479"/>
    <w:rsid w:val="00D22742"/>
    <w:rsid w:val="00D8258D"/>
    <w:rsid w:val="00DB748B"/>
    <w:rsid w:val="00DC083F"/>
    <w:rsid w:val="00E319B3"/>
    <w:rsid w:val="00E327C6"/>
    <w:rsid w:val="00E507FA"/>
    <w:rsid w:val="00E8323F"/>
    <w:rsid w:val="00E92D61"/>
    <w:rsid w:val="00EE25E8"/>
    <w:rsid w:val="00F538A4"/>
    <w:rsid w:val="00F61E93"/>
    <w:rsid w:val="00F854DA"/>
    <w:rsid w:val="00FD5208"/>
    <w:rsid w:val="00FE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F0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171F0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A171F0"/>
    <w:rPr>
      <w:rFonts w:cs="Times New Roman"/>
    </w:rPr>
  </w:style>
  <w:style w:type="paragraph" w:styleId="ListParagraph">
    <w:name w:val="List Paragraph"/>
    <w:basedOn w:val="Normal"/>
    <w:uiPriority w:val="99"/>
    <w:qFormat/>
    <w:rsid w:val="00A171F0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f">
    <w:name w:val="f"/>
    <w:basedOn w:val="Normal"/>
    <w:uiPriority w:val="99"/>
    <w:rsid w:val="00A171F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F4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07FA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19</Pages>
  <Words>5911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Синегубова Ольга</dc:creator>
  <cp:keywords/>
  <dc:description/>
  <cp:lastModifiedBy>2009</cp:lastModifiedBy>
  <cp:revision>6</cp:revision>
  <cp:lastPrinted>2012-01-30T06:21:00Z</cp:lastPrinted>
  <dcterms:created xsi:type="dcterms:W3CDTF">2011-12-10T11:56:00Z</dcterms:created>
  <dcterms:modified xsi:type="dcterms:W3CDTF">2012-01-30T06:21:00Z</dcterms:modified>
</cp:coreProperties>
</file>